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40E8B" w14:textId="7EC67165" w:rsidR="00BA00AB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Philippa MAINWARING</w:t>
      </w:r>
      <w:r>
        <w:rPr>
          <w:rFonts w:cs="Times New Roman"/>
          <w:szCs w:val="24"/>
        </w:rPr>
        <w:t xml:space="preserve">     (d.1420)</w:t>
      </w:r>
    </w:p>
    <w:p w14:paraId="7C8B1C01" w14:textId="77777777" w:rsidR="005867C0" w:rsidRDefault="005867C0" w:rsidP="009139A6">
      <w:pPr>
        <w:pStyle w:val="NoSpacing"/>
        <w:rPr>
          <w:rFonts w:cs="Times New Roman"/>
          <w:szCs w:val="24"/>
        </w:rPr>
      </w:pPr>
    </w:p>
    <w:p w14:paraId="42A63F88" w14:textId="77777777" w:rsidR="005867C0" w:rsidRDefault="005867C0" w:rsidP="009139A6">
      <w:pPr>
        <w:pStyle w:val="NoSpacing"/>
        <w:rPr>
          <w:rFonts w:cs="Times New Roman"/>
          <w:szCs w:val="24"/>
        </w:rPr>
      </w:pPr>
    </w:p>
    <w:p w14:paraId="74C1C1E7" w14:textId="326B2504" w:rsidR="005867C0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Randle Mainwaring(d.1456)(q.v.).</w:t>
      </w:r>
    </w:p>
    <w:p w14:paraId="36B2231F" w14:textId="6AFA2BFC" w:rsidR="005867C0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5213C700" w14:textId="35DF75C4" w:rsidR="005867C0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John Delves, junior(q.v.).  (ibid.)</w:t>
      </w:r>
    </w:p>
    <w:p w14:paraId="4E6B7CAB" w14:textId="60267AC9" w:rsidR="005867C0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Margaret.   (ibid.)</w:t>
      </w:r>
    </w:p>
    <w:p w14:paraId="49966C6D" w14:textId="77777777" w:rsidR="005867C0" w:rsidRDefault="005867C0" w:rsidP="009139A6">
      <w:pPr>
        <w:pStyle w:val="NoSpacing"/>
        <w:rPr>
          <w:rFonts w:cs="Times New Roman"/>
          <w:szCs w:val="24"/>
        </w:rPr>
      </w:pPr>
    </w:p>
    <w:p w14:paraId="331B12C4" w14:textId="77777777" w:rsidR="005867C0" w:rsidRDefault="005867C0" w:rsidP="009139A6">
      <w:pPr>
        <w:pStyle w:val="NoSpacing"/>
        <w:rPr>
          <w:rFonts w:cs="Times New Roman"/>
          <w:szCs w:val="24"/>
        </w:rPr>
      </w:pPr>
    </w:p>
    <w:p w14:paraId="4594CF21" w14:textId="2D197842" w:rsidR="005867C0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She died in Wynbury, Cheshire.   (ibid.)</w:t>
      </w:r>
    </w:p>
    <w:p w14:paraId="0E7642BC" w14:textId="77777777" w:rsidR="005867C0" w:rsidRDefault="005867C0" w:rsidP="009139A6">
      <w:pPr>
        <w:pStyle w:val="NoSpacing"/>
        <w:rPr>
          <w:rFonts w:cs="Times New Roman"/>
          <w:szCs w:val="24"/>
        </w:rPr>
      </w:pPr>
    </w:p>
    <w:p w14:paraId="71CB316F" w14:textId="77777777" w:rsidR="005867C0" w:rsidRDefault="005867C0" w:rsidP="009139A6">
      <w:pPr>
        <w:pStyle w:val="NoSpacing"/>
        <w:rPr>
          <w:rFonts w:cs="Times New Roman"/>
          <w:szCs w:val="24"/>
        </w:rPr>
      </w:pPr>
    </w:p>
    <w:p w14:paraId="45C6FE71" w14:textId="0FCBE152" w:rsidR="005867C0" w:rsidRPr="005867C0" w:rsidRDefault="005867C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sectPr w:rsidR="005867C0" w:rsidRPr="0058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658D" w14:textId="77777777" w:rsidR="005867C0" w:rsidRDefault="005867C0" w:rsidP="009139A6">
      <w:r>
        <w:separator/>
      </w:r>
    </w:p>
  </w:endnote>
  <w:endnote w:type="continuationSeparator" w:id="0">
    <w:p w14:paraId="0EC2B9A4" w14:textId="77777777" w:rsidR="005867C0" w:rsidRDefault="005867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BF6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038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642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C16A" w14:textId="77777777" w:rsidR="005867C0" w:rsidRDefault="005867C0" w:rsidP="009139A6">
      <w:r>
        <w:separator/>
      </w:r>
    </w:p>
  </w:footnote>
  <w:footnote w:type="continuationSeparator" w:id="0">
    <w:p w14:paraId="3DD2891C" w14:textId="77777777" w:rsidR="005867C0" w:rsidRDefault="005867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AC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E6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6D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7C0"/>
    <w:rsid w:val="000666E0"/>
    <w:rsid w:val="002510B7"/>
    <w:rsid w:val="005867C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C1ACD"/>
  <w15:chartTrackingRefBased/>
  <w15:docId w15:val="{AA662CDC-D3A6-4FE1-84EC-DBAE0418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2023-10-11T20:58:00Z</dcterms:created>
  <dcterms:modified xsi:type="dcterms:W3CDTF">2023-10-11T21:03:00Z</dcterms:modified>
</cp:coreProperties>
</file>